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Aberafan Maesteg</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Aberafan Maesteg</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Aberafan Maesteg</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Aberafan Maesteg</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Aberafan Maesteg</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Aberafan Maesteg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Aberafan Maesteg</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Aberafan Maesteg is estimated to be </w:t>
      </w:r>
      <w:r w:rsidRPr="00773DF7">
        <w:rPr>
          <w:rFonts w:ascii="Libre Franklin Light" w:eastAsia="Times New Roman" w:hAnsi="Libre Franklin Light" w:cs="Calibri Light"/>
          <w:b/>
          <w:bCs/>
          <w:color w:val="C45911" w:themeColor="accent2" w:themeShade="BF"/>
        </w:rPr>
        <w:t xml:space="preserve">£1,879,457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Aberafan Maesteg</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Aberafan Maesteg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Aberafan Maesteg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Aberafan Maesteg</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berafan Maesteg.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Aberafan Maesteg</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berafan Maesteg.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Aberafan Maesteg</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Aberafan Maesteg</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berafan Maesteg.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Aberafan Maesteg</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Aberafan Maesteg</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Aberafan Maesteg</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Aberafan Maesteg</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Aberafan Maesteg</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Aberafan Maesteg</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£1,879,457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Aberafan Maesteg</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£30,613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£633,100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£45,353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£12,756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£23,385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£1,134,250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£1,879,457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Aberafan Maesteg</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Aberafan Maesteg</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Aberafan Maesteg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Aberafan Maesteg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Aberafan Maesteg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Aberafan Maesteg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Aberafan Maesteg</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Aberafan Maesteg</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Aberafan Maesteg</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Aberafan Maesteg</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Aberafan Maesteg</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Aberafan Maesteg</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B6F88AE-FE54-4826-BB99-EAD68652F2A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